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5420" w:rsidRDefault="009D5420" w:rsidP="009D542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Course Syllabus</w:t>
      </w:r>
    </w:p>
    <w:p w:rsidR="009D5420" w:rsidRDefault="009D5420" w:rsidP="009D5420">
      <w:pPr>
        <w:rPr>
          <w:rFonts w:ascii="Times New Roman" w:hAnsi="Times New Roman" w:cs="Times New Roman"/>
          <w:sz w:val="28"/>
          <w:szCs w:val="28"/>
        </w:rPr>
      </w:pPr>
    </w:p>
    <w:p w:rsidR="009D5420" w:rsidRDefault="009D5420" w:rsidP="009D54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Term: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01BDE">
        <w:rPr>
          <w:rFonts w:ascii="Times New Roman" w:hAnsi="Times New Roman" w:cs="Times New Roman"/>
          <w:sz w:val="28"/>
          <w:szCs w:val="28"/>
        </w:rPr>
        <w:t>mod 5 2019</w:t>
      </w:r>
    </w:p>
    <w:p w:rsidR="009D5420" w:rsidRDefault="009D5420" w:rsidP="009D54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Date</w:t>
      </w:r>
      <w:r w:rsidR="00101BDE">
        <w:rPr>
          <w:rFonts w:ascii="Times New Roman" w:hAnsi="Times New Roman" w:cs="Times New Roman"/>
          <w:sz w:val="28"/>
          <w:szCs w:val="28"/>
        </w:rPr>
        <w:t xml:space="preserve"> revised:</w:t>
      </w:r>
      <w:r w:rsidR="00101BDE">
        <w:rPr>
          <w:rFonts w:ascii="Times New Roman" w:hAnsi="Times New Roman" w:cs="Times New Roman"/>
          <w:sz w:val="28"/>
          <w:szCs w:val="28"/>
        </w:rPr>
        <w:tab/>
        <w:t>4/24/19</w:t>
      </w:r>
    </w:p>
    <w:p w:rsidR="009D5420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Course:</w:t>
      </w:r>
      <w:r>
        <w:rPr>
          <w:rFonts w:ascii="Times New Roman" w:hAnsi="Times New Roman" w:cs="Times New Roman"/>
          <w:sz w:val="28"/>
          <w:szCs w:val="28"/>
        </w:rPr>
        <w:tab/>
      </w:r>
      <w:r w:rsidR="00CD7A03">
        <w:rPr>
          <w:rFonts w:ascii="Times New Roman" w:hAnsi="Times New Roman" w:cs="Times New Roman"/>
          <w:sz w:val="28"/>
          <w:szCs w:val="28"/>
        </w:rPr>
        <w:t>PF232 Practical Pipefitting</w:t>
      </w:r>
    </w:p>
    <w:p w:rsidR="009D5420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Credit Hours:</w:t>
      </w:r>
      <w:r>
        <w:rPr>
          <w:rFonts w:ascii="Times New Roman" w:hAnsi="Times New Roman" w:cs="Times New Roman"/>
          <w:sz w:val="28"/>
          <w:szCs w:val="28"/>
        </w:rPr>
        <w:tab/>
      </w:r>
      <w:r w:rsidR="00CD7A03">
        <w:rPr>
          <w:rFonts w:ascii="Times New Roman" w:hAnsi="Times New Roman" w:cs="Times New Roman"/>
          <w:sz w:val="28"/>
          <w:szCs w:val="28"/>
        </w:rPr>
        <w:t>3 Credit Hours</w:t>
      </w:r>
    </w:p>
    <w:p w:rsidR="009D5420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Prerequisite:</w:t>
      </w:r>
      <w:r>
        <w:rPr>
          <w:rFonts w:ascii="Times New Roman" w:hAnsi="Times New Roman" w:cs="Times New Roman"/>
          <w:sz w:val="28"/>
          <w:szCs w:val="28"/>
        </w:rPr>
        <w:tab/>
      </w:r>
      <w:r w:rsidR="00CD7A03">
        <w:rPr>
          <w:rFonts w:ascii="Times New Roman" w:hAnsi="Times New Roman" w:cs="Times New Roman"/>
          <w:sz w:val="28"/>
          <w:szCs w:val="28"/>
        </w:rPr>
        <w:t>PF231</w:t>
      </w:r>
    </w:p>
    <w:p w:rsidR="009D5420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Professor:</w:t>
      </w:r>
      <w:r>
        <w:rPr>
          <w:rFonts w:ascii="Times New Roman" w:hAnsi="Times New Roman" w:cs="Times New Roman"/>
          <w:sz w:val="28"/>
          <w:szCs w:val="28"/>
        </w:rPr>
        <w:tab/>
      </w:r>
      <w:r w:rsidR="00C8007F">
        <w:rPr>
          <w:rFonts w:ascii="Times New Roman" w:hAnsi="Times New Roman" w:cs="Times New Roman"/>
          <w:sz w:val="28"/>
          <w:szCs w:val="28"/>
        </w:rPr>
        <w:t>Michael Collins</w:t>
      </w:r>
    </w:p>
    <w:p w:rsidR="009D5420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Telephone:</w:t>
      </w:r>
      <w:r>
        <w:rPr>
          <w:rFonts w:ascii="Times New Roman" w:hAnsi="Times New Roman" w:cs="Times New Roman"/>
          <w:sz w:val="28"/>
          <w:szCs w:val="28"/>
        </w:rPr>
        <w:tab/>
        <w:t>Office: 207-947-4591</w:t>
      </w:r>
    </w:p>
    <w:p w:rsidR="009D5420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Email:</w:t>
      </w:r>
      <w:r>
        <w:rPr>
          <w:rFonts w:ascii="Times New Roman" w:hAnsi="Times New Roman" w:cs="Times New Roman"/>
          <w:sz w:val="28"/>
          <w:szCs w:val="28"/>
        </w:rPr>
        <w:tab/>
      </w:r>
      <w:r w:rsidR="00C8007F">
        <w:rPr>
          <w:rFonts w:ascii="Times New Roman" w:hAnsi="Times New Roman" w:cs="Times New Roman"/>
          <w:sz w:val="28"/>
          <w:szCs w:val="28"/>
        </w:rPr>
        <w:t>mcollins@bealcollege.edu</w:t>
      </w:r>
    </w:p>
    <w:p w:rsidR="009D5420" w:rsidRDefault="00101BDE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Class Time:</w:t>
      </w:r>
      <w:r>
        <w:rPr>
          <w:rFonts w:ascii="Times New Roman" w:hAnsi="Times New Roman" w:cs="Times New Roman"/>
          <w:sz w:val="28"/>
          <w:szCs w:val="28"/>
        </w:rPr>
        <w:tab/>
        <w:t>T-TH 6:00pm-9:30pm</w:t>
      </w:r>
    </w:p>
    <w:p w:rsidR="009D5420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Office Hours:</w:t>
      </w:r>
      <w:r>
        <w:rPr>
          <w:rFonts w:ascii="Times New Roman" w:hAnsi="Times New Roman" w:cs="Times New Roman"/>
          <w:sz w:val="28"/>
          <w:szCs w:val="28"/>
        </w:rPr>
        <w:tab/>
        <w:t>By appointment</w:t>
      </w:r>
    </w:p>
    <w:p w:rsidR="009D5420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Textbook: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9D5420" w:rsidRDefault="009D5420" w:rsidP="009D54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Course Description:</w:t>
      </w:r>
      <w:r w:rsidR="009A7D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7DC1">
        <w:rPr>
          <w:rFonts w:ascii="Times New Roman" w:hAnsi="Times New Roman" w:cs="Times New Roman"/>
          <w:sz w:val="28"/>
          <w:szCs w:val="28"/>
        </w:rPr>
        <w:t>This c</w:t>
      </w:r>
      <w:r w:rsidR="009A7DC1" w:rsidRPr="00CD7A03">
        <w:rPr>
          <w:rFonts w:ascii="Times New Roman" w:hAnsi="Times New Roman" w:cs="Times New Roman"/>
          <w:sz w:val="28"/>
          <w:szCs w:val="28"/>
        </w:rPr>
        <w:t>ourse presents the student with the opportunity to develop skills in above ground piping with focus on field measurements and the safe us</w:t>
      </w:r>
      <w:r w:rsidR="00C6142C">
        <w:rPr>
          <w:rFonts w:ascii="Times New Roman" w:hAnsi="Times New Roman" w:cs="Times New Roman"/>
          <w:sz w:val="28"/>
          <w:szCs w:val="28"/>
        </w:rPr>
        <w:t xml:space="preserve">e of ladders, </w:t>
      </w:r>
      <w:r w:rsidR="009A7DC1" w:rsidRPr="00CD7A03">
        <w:rPr>
          <w:rFonts w:ascii="Times New Roman" w:hAnsi="Times New Roman" w:cs="Times New Roman"/>
          <w:sz w:val="28"/>
          <w:szCs w:val="28"/>
        </w:rPr>
        <w:t xml:space="preserve">and rigging.  Pipe hanger systems, </w:t>
      </w:r>
      <w:r w:rsidR="00C8007F">
        <w:rPr>
          <w:rFonts w:ascii="Times New Roman" w:hAnsi="Times New Roman" w:cs="Times New Roman"/>
          <w:sz w:val="28"/>
          <w:szCs w:val="28"/>
        </w:rPr>
        <w:t xml:space="preserve">and assembly of designed piping </w:t>
      </w:r>
      <w:proofErr w:type="gramStart"/>
      <w:r w:rsidR="00C8007F">
        <w:rPr>
          <w:rFonts w:ascii="Times New Roman" w:hAnsi="Times New Roman" w:cs="Times New Roman"/>
          <w:sz w:val="28"/>
          <w:szCs w:val="28"/>
        </w:rPr>
        <w:t>system .</w:t>
      </w:r>
      <w:proofErr w:type="gramEnd"/>
      <w:r w:rsidR="009A7DC1">
        <w:rPr>
          <w:rFonts w:ascii="Times New Roman" w:hAnsi="Times New Roman" w:cs="Times New Roman"/>
          <w:sz w:val="28"/>
          <w:szCs w:val="28"/>
        </w:rPr>
        <w:t xml:space="preserve">  </w:t>
      </w:r>
      <w:r w:rsidR="00CD7A03" w:rsidRPr="00CD7A03">
        <w:rPr>
          <w:rFonts w:ascii="Times New Roman" w:hAnsi="Times New Roman" w:cs="Times New Roman"/>
          <w:sz w:val="28"/>
          <w:szCs w:val="28"/>
        </w:rPr>
        <w:t>Prerequisite: PF231</w:t>
      </w:r>
      <w:bookmarkStart w:id="0" w:name="_GoBack"/>
      <w:bookmarkEnd w:id="0"/>
    </w:p>
    <w:p w:rsidR="009D5420" w:rsidRDefault="009D5420" w:rsidP="009D54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8"/>
          <w:szCs w:val="28"/>
        </w:rPr>
      </w:pPr>
    </w:p>
    <w:p w:rsidR="009D5420" w:rsidRPr="00C65C01" w:rsidRDefault="009D5420" w:rsidP="009D54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231F20"/>
          <w:sz w:val="28"/>
          <w:szCs w:val="28"/>
        </w:rPr>
        <w:t xml:space="preserve">Course Objectives: </w:t>
      </w:r>
      <w:r w:rsidR="00F16321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 </w:t>
      </w:r>
      <w:r w:rsidR="00F16321">
        <w:rPr>
          <w:rFonts w:ascii="Times New Roman" w:hAnsi="Times New Roman" w:cs="Times New Roman"/>
          <w:color w:val="231F20"/>
          <w:sz w:val="28"/>
          <w:szCs w:val="28"/>
        </w:rPr>
        <w:t>Students will be able to safely</w:t>
      </w:r>
      <w:r w:rsidR="00C6142C">
        <w:rPr>
          <w:rFonts w:ascii="Times New Roman" w:hAnsi="Times New Roman" w:cs="Times New Roman"/>
          <w:color w:val="231F20"/>
          <w:sz w:val="28"/>
          <w:szCs w:val="28"/>
        </w:rPr>
        <w:t xml:space="preserve"> use and setup ladders, </w:t>
      </w:r>
      <w:r w:rsidR="00F16321">
        <w:rPr>
          <w:rFonts w:ascii="Times New Roman" w:hAnsi="Times New Roman" w:cs="Times New Roman"/>
          <w:color w:val="231F20"/>
          <w:sz w:val="28"/>
          <w:szCs w:val="28"/>
        </w:rPr>
        <w:t xml:space="preserve">rigging </w:t>
      </w:r>
      <w:r w:rsidR="00C6142C">
        <w:rPr>
          <w:rFonts w:ascii="Times New Roman" w:hAnsi="Times New Roman" w:cs="Times New Roman"/>
          <w:color w:val="231F20"/>
          <w:sz w:val="28"/>
          <w:szCs w:val="28"/>
        </w:rPr>
        <w:t xml:space="preserve">and correctly measure pipe for use in pipefitting </w:t>
      </w:r>
    </w:p>
    <w:p w:rsidR="009D5420" w:rsidRDefault="009D5420" w:rsidP="009D54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1A20" w:rsidRDefault="00091A20" w:rsidP="00091A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  <w:r>
        <w:rPr>
          <w:rFonts w:ascii="Times New Roman" w:hAnsi="Times New Roman" w:cs="Times New Roman"/>
          <w:b/>
          <w:color w:val="231F20"/>
          <w:sz w:val="28"/>
          <w:szCs w:val="28"/>
        </w:rPr>
        <w:t xml:space="preserve">Instruction Method:  </w:t>
      </w:r>
      <w:r>
        <w:rPr>
          <w:rFonts w:ascii="Times New Roman" w:hAnsi="Times New Roman" w:cs="Times New Roman"/>
          <w:color w:val="231F20"/>
          <w:sz w:val="28"/>
          <w:szCs w:val="28"/>
        </w:rPr>
        <w:t>A variety of instruction methods will be employed during this course including lab exercises, demonstrations and lectures.</w:t>
      </w:r>
      <w:r>
        <w:rPr>
          <w:rFonts w:ascii="Times New Roman" w:hAnsi="Times New Roman" w:cs="Times New Roman"/>
          <w:b/>
          <w:color w:val="231F20"/>
          <w:sz w:val="28"/>
          <w:szCs w:val="28"/>
        </w:rPr>
        <w:t xml:space="preserve"> </w:t>
      </w:r>
    </w:p>
    <w:p w:rsidR="00091A20" w:rsidRDefault="00091A20" w:rsidP="00091A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:rsidR="00091A20" w:rsidRDefault="00091A20" w:rsidP="00091A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  <w:r>
        <w:rPr>
          <w:rFonts w:ascii="Times New Roman" w:hAnsi="Times New Roman" w:cs="Times New Roman"/>
          <w:b/>
          <w:color w:val="231F20"/>
          <w:sz w:val="28"/>
          <w:szCs w:val="28"/>
        </w:rPr>
        <w:t>Professional Conduct:</w:t>
      </w:r>
    </w:p>
    <w:p w:rsidR="00091A20" w:rsidRDefault="00091A20" w:rsidP="00091A2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Classroom Protocol</w:t>
      </w:r>
    </w:p>
    <w:p w:rsidR="00091A20" w:rsidRDefault="00091A20" w:rsidP="00091A2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Reliability &amp; Dependability </w:t>
      </w:r>
    </w:p>
    <w:p w:rsidR="00091A20" w:rsidRDefault="00091A20" w:rsidP="00091A2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Conduct, Attitude &amp; Respect</w:t>
      </w:r>
    </w:p>
    <w:p w:rsidR="00091A20" w:rsidRDefault="00091A20" w:rsidP="00091A2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Organizational Skills and Productivity</w:t>
      </w:r>
    </w:p>
    <w:p w:rsidR="00091A20" w:rsidRDefault="00091A20" w:rsidP="00091A2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Accountability</w:t>
      </w:r>
    </w:p>
    <w:p w:rsidR="00091A20" w:rsidRDefault="00091A20" w:rsidP="00091A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142C" w:rsidRDefault="00091A20" w:rsidP="00C614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Make-up Work: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142C">
        <w:rPr>
          <w:rFonts w:ascii="Times New Roman" w:hAnsi="Times New Roman" w:cs="Times New Roman"/>
          <w:sz w:val="28"/>
          <w:szCs w:val="28"/>
        </w:rPr>
        <w:t xml:space="preserve">All work is due on the date noted on the course outline.  Work not received during class on the date due will not be accepted. </w:t>
      </w:r>
    </w:p>
    <w:p w:rsidR="00C6142C" w:rsidRDefault="00C6142C" w:rsidP="00C614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Deadlines may be extended at the instructor’s discretion if extenuating circumstances are communicated </w:t>
      </w:r>
      <w:r>
        <w:rPr>
          <w:rFonts w:ascii="Times New Roman" w:hAnsi="Times New Roman" w:cs="Times New Roman"/>
          <w:sz w:val="28"/>
          <w:szCs w:val="28"/>
          <w:u w:val="single"/>
        </w:rPr>
        <w:t>before the deadline expires</w:t>
      </w:r>
      <w:r>
        <w:rPr>
          <w:rFonts w:ascii="Times New Roman" w:hAnsi="Times New Roman" w:cs="Times New Roman"/>
          <w:sz w:val="28"/>
          <w:szCs w:val="28"/>
        </w:rPr>
        <w:t xml:space="preserve"> and supporting documentation is provided if available.</w:t>
      </w:r>
    </w:p>
    <w:p w:rsidR="00C6142C" w:rsidRDefault="00C6142C" w:rsidP="00C6142C">
      <w:pPr>
        <w:rPr>
          <w:rFonts w:ascii="Times New Roman" w:hAnsi="Times New Roman" w:cs="Times New Roman"/>
          <w:sz w:val="28"/>
          <w:szCs w:val="28"/>
        </w:rPr>
      </w:pPr>
    </w:p>
    <w:p w:rsidR="00C6142C" w:rsidRDefault="00C6142C" w:rsidP="00C614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Deadlines may be extended at the instructor’s discretion if extenuating circumstances are communicated </w:t>
      </w:r>
      <w:r>
        <w:rPr>
          <w:rFonts w:ascii="Times New Roman" w:hAnsi="Times New Roman" w:cs="Times New Roman"/>
          <w:sz w:val="28"/>
          <w:szCs w:val="28"/>
          <w:u w:val="single"/>
        </w:rPr>
        <w:t>before the deadline expires</w:t>
      </w:r>
      <w:r>
        <w:rPr>
          <w:rFonts w:ascii="Times New Roman" w:hAnsi="Times New Roman" w:cs="Times New Roman"/>
          <w:sz w:val="28"/>
          <w:szCs w:val="28"/>
        </w:rPr>
        <w:t xml:space="preserve"> and supporting documentation is provided.</w:t>
      </w:r>
    </w:p>
    <w:p w:rsidR="00091A20" w:rsidRDefault="00091A20" w:rsidP="00C6142C">
      <w:pPr>
        <w:rPr>
          <w:rFonts w:ascii="Times New Roman" w:hAnsi="Times New Roman" w:cs="Times New Roman"/>
          <w:sz w:val="28"/>
          <w:szCs w:val="28"/>
        </w:rPr>
      </w:pPr>
    </w:p>
    <w:p w:rsidR="00091A20" w:rsidRDefault="00091A20" w:rsidP="00091A2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Resources:</w:t>
      </w:r>
      <w:r>
        <w:rPr>
          <w:rFonts w:ascii="Times New Roman" w:hAnsi="Times New Roman" w:cs="Times New Roman"/>
          <w:sz w:val="28"/>
          <w:szCs w:val="28"/>
        </w:rPr>
        <w:t xml:space="preserve">  Library, Computer and Internet Access</w:t>
      </w:r>
    </w:p>
    <w:p w:rsidR="00091A20" w:rsidRDefault="00091A20" w:rsidP="00091A2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Tutoring:  </w:t>
      </w:r>
      <w:r>
        <w:rPr>
          <w:rFonts w:ascii="Times New Roman" w:hAnsi="Times New Roman" w:cs="Times New Roman"/>
          <w:sz w:val="28"/>
          <w:szCs w:val="28"/>
        </w:rPr>
        <w:t>Students seeking tutoring should contact their instructor for referral to the Peer Tutor pool.  Peer tutoring is free of charge to the student.  Availability of a tutor is not guaranteed.</w:t>
      </w:r>
    </w:p>
    <w:p w:rsidR="00BF01FD" w:rsidRDefault="00BF01FD" w:rsidP="00BF01FD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Grading Policy:</w:t>
      </w:r>
    </w:p>
    <w:p w:rsidR="00BF01FD" w:rsidRDefault="00BF01FD" w:rsidP="00BF01FD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BF01FD" w:rsidRDefault="00BF01FD" w:rsidP="00BF01FD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Class partic</w:t>
      </w:r>
      <w:r w:rsidR="00101BDE">
        <w:rPr>
          <w:rFonts w:ascii="Times New Roman" w:hAnsi="Times New Roman" w:cs="Times New Roman"/>
          <w:b/>
          <w:sz w:val="28"/>
          <w:szCs w:val="28"/>
        </w:rPr>
        <w:t>ipation and Professionalism</w:t>
      </w:r>
      <w:r w:rsidR="00101BDE">
        <w:rPr>
          <w:rFonts w:ascii="Times New Roman" w:hAnsi="Times New Roman" w:cs="Times New Roman"/>
          <w:b/>
          <w:sz w:val="28"/>
          <w:szCs w:val="28"/>
        </w:rPr>
        <w:tab/>
      </w:r>
      <w:r w:rsidR="00101BDE">
        <w:rPr>
          <w:rFonts w:ascii="Times New Roman" w:hAnsi="Times New Roman" w:cs="Times New Roman"/>
          <w:b/>
          <w:sz w:val="28"/>
          <w:szCs w:val="28"/>
        </w:rPr>
        <w:tab/>
        <w:t>34%</w:t>
      </w:r>
    </w:p>
    <w:p w:rsidR="00101BDE" w:rsidRDefault="00101BDE" w:rsidP="00BF01FD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Tests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33%</w:t>
      </w:r>
    </w:p>
    <w:p w:rsidR="00BF01FD" w:rsidRDefault="00101BDE" w:rsidP="00BF01FD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Assignments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33%</w:t>
      </w:r>
    </w:p>
    <w:p w:rsidR="00BF01FD" w:rsidRDefault="00BF01FD" w:rsidP="00BF01FD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</w:p>
    <w:p w:rsidR="00BF01FD" w:rsidRDefault="00BF01FD" w:rsidP="00BF01FD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Total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100%</w:t>
      </w:r>
    </w:p>
    <w:p w:rsidR="00BF01FD" w:rsidRDefault="00BF01FD" w:rsidP="00BF01FD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BF01FD" w:rsidRDefault="00BF01FD" w:rsidP="00BF01FD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Class Professionalism:</w:t>
      </w:r>
      <w:r>
        <w:rPr>
          <w:rFonts w:ascii="Times New Roman" w:hAnsi="Times New Roman" w:cs="Times New Roman"/>
          <w:sz w:val="28"/>
          <w:szCs w:val="28"/>
        </w:rPr>
        <w:t xml:space="preserve">  The percentage of credit (10%) is assigned for class participation that is based upon attendance, attention given during class, willingness to participate in class discussions and the completion and submission of class assignments on time.</w:t>
      </w:r>
    </w:p>
    <w:p w:rsidR="00BF01FD" w:rsidRDefault="00BF01FD" w:rsidP="00BF01FD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BF01FD" w:rsidRDefault="00BF01FD" w:rsidP="00BF01FD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Attendance:</w:t>
      </w:r>
      <w:r>
        <w:rPr>
          <w:rFonts w:ascii="Times New Roman" w:hAnsi="Times New Roman" w:cs="Times New Roman"/>
          <w:sz w:val="28"/>
          <w:szCs w:val="28"/>
        </w:rPr>
        <w:t xml:space="preserve">  Be here!!!  It will be much harder for you to complete this course with a satisfactory result if you miss class.  </w:t>
      </w:r>
    </w:p>
    <w:p w:rsidR="00BF01FD" w:rsidRDefault="00BF01FD" w:rsidP="00BF01FD">
      <w:pPr>
        <w:rPr>
          <w:rFonts w:ascii="Times New Roman" w:hAnsi="Times New Roman" w:cs="Times New Roman"/>
          <w:b/>
          <w:sz w:val="36"/>
          <w:szCs w:val="36"/>
        </w:rPr>
      </w:pPr>
    </w:p>
    <w:p w:rsidR="00BF01FD" w:rsidRDefault="00BF01FD" w:rsidP="00F16321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br/>
      </w:r>
    </w:p>
    <w:p w:rsidR="00C8007F" w:rsidRDefault="00C8007F" w:rsidP="00F16321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C8007F" w:rsidRDefault="00C8007F" w:rsidP="00F16321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D5420" w:rsidRPr="00F16321" w:rsidRDefault="009D5420" w:rsidP="00F16321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Weekly Course Outline:</w:t>
      </w:r>
    </w:p>
    <w:p w:rsidR="009D5420" w:rsidRPr="0010624A" w:rsidRDefault="009D5420" w:rsidP="0010624A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624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Week 1: </w:t>
      </w:r>
      <w:r w:rsidR="00331FBA" w:rsidRPr="0010624A">
        <w:rPr>
          <w:rFonts w:ascii="Times New Roman" w:hAnsi="Times New Roman" w:cs="Times New Roman"/>
          <w:b/>
          <w:sz w:val="28"/>
          <w:szCs w:val="28"/>
        </w:rPr>
        <w:t>Course rules and lab orientation</w:t>
      </w:r>
    </w:p>
    <w:p w:rsidR="00331FBA" w:rsidRDefault="00331FBA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331FBA" w:rsidRDefault="00331FBA" w:rsidP="00331FBA">
      <w:pPr>
        <w:pStyle w:val="NoSpacing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Introduction</w:t>
      </w:r>
    </w:p>
    <w:p w:rsidR="00331FBA" w:rsidRDefault="00331FBA" w:rsidP="00331FBA">
      <w:pPr>
        <w:pStyle w:val="NoSpacing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Purpose of this course</w:t>
      </w:r>
    </w:p>
    <w:p w:rsidR="00331FBA" w:rsidRDefault="00331FBA" w:rsidP="00331FBA">
      <w:pPr>
        <w:pStyle w:val="NoSpacing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Overview of course syllabus</w:t>
      </w:r>
    </w:p>
    <w:p w:rsidR="00331FBA" w:rsidRDefault="00331FBA" w:rsidP="00331FBA">
      <w:pPr>
        <w:pStyle w:val="NoSpacing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Required materials, textbook(s), supplies, and resources (if applicable)</w:t>
      </w:r>
    </w:p>
    <w:p w:rsidR="00C6142C" w:rsidRDefault="00C6142C" w:rsidP="00331FBA">
      <w:pPr>
        <w:pStyle w:val="NoSpacing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Demolition of current system</w:t>
      </w:r>
    </w:p>
    <w:p w:rsidR="00C6142C" w:rsidRPr="00331FBA" w:rsidRDefault="00C6142C" w:rsidP="00C6142C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20996" w:rsidRDefault="009D5420" w:rsidP="0010624A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624A">
        <w:rPr>
          <w:rFonts w:ascii="Times New Roman" w:hAnsi="Times New Roman" w:cs="Times New Roman"/>
          <w:b/>
          <w:sz w:val="28"/>
          <w:szCs w:val="28"/>
        </w:rPr>
        <w:t>Week 2:</w:t>
      </w:r>
    </w:p>
    <w:p w:rsidR="00C6142C" w:rsidRPr="0010624A" w:rsidRDefault="00C6142C" w:rsidP="00C6142C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331FBA" w:rsidRDefault="00331FBA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20996" w:rsidRDefault="00A20996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A20996">
        <w:rPr>
          <w:rFonts w:ascii="Times New Roman" w:hAnsi="Times New Roman" w:cs="Times New Roman"/>
          <w:b/>
          <w:sz w:val="28"/>
          <w:szCs w:val="28"/>
        </w:rPr>
        <w:t>Lecture and Lab: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10624A">
        <w:rPr>
          <w:rFonts w:ascii="Times New Roman" w:hAnsi="Times New Roman" w:cs="Times New Roman"/>
          <w:sz w:val="28"/>
          <w:szCs w:val="28"/>
        </w:rPr>
        <w:t>Discuss piping system</w:t>
      </w:r>
      <w:r w:rsidR="00C6142C">
        <w:rPr>
          <w:rFonts w:ascii="Times New Roman" w:hAnsi="Times New Roman" w:cs="Times New Roman"/>
          <w:sz w:val="28"/>
          <w:szCs w:val="28"/>
        </w:rPr>
        <w:t>s and learn to identify</w:t>
      </w:r>
      <w:r w:rsidR="0010624A">
        <w:rPr>
          <w:rFonts w:ascii="Times New Roman" w:hAnsi="Times New Roman" w:cs="Times New Roman"/>
          <w:sz w:val="28"/>
          <w:szCs w:val="28"/>
        </w:rPr>
        <w:t xml:space="preserve">, compressed air, fuel oil, steam, and water systems.  </w:t>
      </w:r>
    </w:p>
    <w:p w:rsidR="00C6142C" w:rsidRDefault="00C6142C" w:rsidP="00C6142C">
      <w:pPr>
        <w:pStyle w:val="NoSpacing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Finish Demolition</w:t>
      </w:r>
    </w:p>
    <w:p w:rsidR="00C6142C" w:rsidRPr="00A20996" w:rsidRDefault="00C6142C" w:rsidP="00C6142C">
      <w:pPr>
        <w:pStyle w:val="NoSpacing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Rigging and setting hanger locations and pipe</w:t>
      </w:r>
    </w:p>
    <w:p w:rsidR="00A20996" w:rsidRDefault="00A20996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20996" w:rsidRDefault="00A20996" w:rsidP="00A20996">
      <w:pPr>
        <w:pStyle w:val="NoSpacing"/>
        <w:ind w:left="720"/>
        <w:rPr>
          <w:rFonts w:ascii="Times New Roman" w:hAnsi="Times New Roman" w:cs="Times New Roman"/>
          <w:sz w:val="28"/>
          <w:szCs w:val="28"/>
        </w:rPr>
      </w:pPr>
    </w:p>
    <w:p w:rsidR="00A20996" w:rsidRDefault="00A20996" w:rsidP="00A20996">
      <w:pPr>
        <w:pStyle w:val="NoSpacing"/>
        <w:ind w:left="720"/>
        <w:rPr>
          <w:rFonts w:ascii="Times New Roman" w:hAnsi="Times New Roman" w:cs="Times New Roman"/>
          <w:sz w:val="28"/>
          <w:szCs w:val="28"/>
        </w:rPr>
      </w:pPr>
    </w:p>
    <w:p w:rsidR="00C6142C" w:rsidRDefault="00C6142C" w:rsidP="0010624A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5420" w:rsidRPr="0010624A" w:rsidRDefault="009D5420" w:rsidP="0010624A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624A">
        <w:rPr>
          <w:rFonts w:ascii="Times New Roman" w:hAnsi="Times New Roman" w:cs="Times New Roman"/>
          <w:b/>
          <w:sz w:val="28"/>
          <w:szCs w:val="28"/>
        </w:rPr>
        <w:t>Week 3:</w:t>
      </w:r>
    </w:p>
    <w:p w:rsidR="00BF01FD" w:rsidRDefault="00BF01FD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20996" w:rsidRDefault="00A20996" w:rsidP="00BF01FD">
      <w:pPr>
        <w:pStyle w:val="NoSpacing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A20996">
        <w:rPr>
          <w:rFonts w:ascii="Times New Roman" w:hAnsi="Times New Roman" w:cs="Times New Roman"/>
          <w:b/>
          <w:sz w:val="28"/>
          <w:szCs w:val="28"/>
        </w:rPr>
        <w:t>Lecture and Lab</w:t>
      </w:r>
    </w:p>
    <w:p w:rsidR="00BF01FD" w:rsidRPr="00BF01FD" w:rsidRDefault="00BF01FD" w:rsidP="00BF01FD">
      <w:pPr>
        <w:pStyle w:val="NoSpacing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BF01FD">
        <w:rPr>
          <w:rFonts w:ascii="Times New Roman" w:hAnsi="Times New Roman" w:cs="Times New Roman"/>
          <w:sz w:val="28"/>
          <w:szCs w:val="28"/>
        </w:rPr>
        <w:t>Finish main hanger system</w:t>
      </w:r>
    </w:p>
    <w:p w:rsidR="00BF01FD" w:rsidRPr="00BF01FD" w:rsidRDefault="00BF01FD" w:rsidP="00BF01FD">
      <w:pPr>
        <w:pStyle w:val="NoSpacing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BF01FD">
        <w:rPr>
          <w:rFonts w:ascii="Times New Roman" w:hAnsi="Times New Roman" w:cs="Times New Roman"/>
          <w:sz w:val="28"/>
          <w:szCs w:val="28"/>
        </w:rPr>
        <w:t>Set trunk lines</w:t>
      </w:r>
    </w:p>
    <w:p w:rsidR="0010624A" w:rsidRDefault="00A20996" w:rsidP="0010624A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A20996">
        <w:rPr>
          <w:rFonts w:ascii="Times New Roman" w:hAnsi="Times New Roman" w:cs="Times New Roman"/>
          <w:b/>
          <w:sz w:val="28"/>
          <w:szCs w:val="28"/>
        </w:rPr>
        <w:t>Discuss and Perform: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0624A">
        <w:rPr>
          <w:rFonts w:ascii="Times New Roman" w:hAnsi="Times New Roman" w:cs="Times New Roman"/>
          <w:sz w:val="28"/>
          <w:szCs w:val="28"/>
        </w:rPr>
        <w:t>Field measuring including fitting takeout</w:t>
      </w:r>
    </w:p>
    <w:p w:rsidR="00A20996" w:rsidRDefault="00A20996" w:rsidP="00A20996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331FBA" w:rsidRDefault="00331FBA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9D5420" w:rsidRPr="0010624A" w:rsidRDefault="009D5420" w:rsidP="0010624A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624A">
        <w:rPr>
          <w:rFonts w:ascii="Times New Roman" w:hAnsi="Times New Roman" w:cs="Times New Roman"/>
          <w:b/>
          <w:sz w:val="28"/>
          <w:szCs w:val="28"/>
        </w:rPr>
        <w:t>Week 4:</w:t>
      </w:r>
    </w:p>
    <w:p w:rsidR="009D5420" w:rsidRPr="0010624A" w:rsidRDefault="009D5420" w:rsidP="009D542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0996" w:rsidRPr="0010624A" w:rsidRDefault="00A20996" w:rsidP="00A20996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10624A">
        <w:rPr>
          <w:rFonts w:ascii="Times New Roman" w:hAnsi="Times New Roman" w:cs="Times New Roman"/>
          <w:b/>
          <w:sz w:val="28"/>
          <w:szCs w:val="28"/>
        </w:rPr>
        <w:t>Lecture and Lab:</w:t>
      </w:r>
      <w:r w:rsidR="0010624A" w:rsidRPr="0010624A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10624A" w:rsidRPr="0010624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Describes the materials used in </w:t>
      </w:r>
      <w:r w:rsidR="00BF01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socket weld piping </w:t>
      </w:r>
      <w:r w:rsidR="0010624A" w:rsidRPr="0010624A">
        <w:rPr>
          <w:rFonts w:ascii="Times New Roman" w:hAnsi="Times New Roman" w:cs="Times New Roman"/>
          <w:sz w:val="28"/>
          <w:szCs w:val="28"/>
          <w:shd w:val="clear" w:color="auto" w:fill="FFFFFF"/>
        </w:rPr>
        <w:t>systems. Explains how to determine pipe length</w:t>
      </w:r>
      <w:r w:rsidR="00BF01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s between </w:t>
      </w:r>
      <w:proofErr w:type="gramStart"/>
      <w:r w:rsidR="00BF01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sockets </w:t>
      </w:r>
      <w:r w:rsidR="0010624A" w:rsidRPr="0010624A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proofErr w:type="gramEnd"/>
      <w:r w:rsidR="0010624A" w:rsidRPr="0010624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prepare the pipe and fittings for fit-up, and </w:t>
      </w:r>
      <w:r w:rsidR="00BF01FD">
        <w:rPr>
          <w:rFonts w:ascii="Times New Roman" w:hAnsi="Times New Roman" w:cs="Times New Roman"/>
          <w:sz w:val="28"/>
          <w:szCs w:val="28"/>
          <w:shd w:val="clear" w:color="auto" w:fill="FFFFFF"/>
        </w:rPr>
        <w:t>fabricate socket weld fittings</w:t>
      </w:r>
    </w:p>
    <w:p w:rsidR="00A20996" w:rsidRPr="0010624A" w:rsidRDefault="00A20996" w:rsidP="00A20996">
      <w:pPr>
        <w:pStyle w:val="NoSpacing"/>
        <w:ind w:left="360"/>
        <w:rPr>
          <w:rFonts w:ascii="Times New Roman" w:hAnsi="Times New Roman" w:cs="Times New Roman"/>
          <w:sz w:val="28"/>
          <w:szCs w:val="28"/>
        </w:rPr>
      </w:pPr>
    </w:p>
    <w:p w:rsidR="00A20996" w:rsidRPr="0010624A" w:rsidRDefault="00A20996" w:rsidP="00A20996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10624A">
        <w:rPr>
          <w:rFonts w:ascii="Times New Roman" w:hAnsi="Times New Roman" w:cs="Times New Roman"/>
          <w:b/>
          <w:sz w:val="28"/>
          <w:szCs w:val="28"/>
        </w:rPr>
        <w:t>Discuss and Perform:</w:t>
      </w:r>
      <w:r w:rsidRPr="0010624A">
        <w:rPr>
          <w:rFonts w:ascii="Times New Roman" w:hAnsi="Times New Roman" w:cs="Times New Roman"/>
          <w:sz w:val="28"/>
          <w:szCs w:val="28"/>
        </w:rPr>
        <w:t xml:space="preserve">  </w:t>
      </w:r>
      <w:r w:rsidR="0010624A" w:rsidRPr="0010624A">
        <w:rPr>
          <w:rFonts w:ascii="Times New Roman" w:hAnsi="Times New Roman" w:cs="Times New Roman"/>
          <w:sz w:val="28"/>
          <w:szCs w:val="28"/>
        </w:rPr>
        <w:t>Offset around obstruction practical</w:t>
      </w:r>
    </w:p>
    <w:p w:rsidR="00A20996" w:rsidRPr="0010624A" w:rsidRDefault="00A20996" w:rsidP="00A20996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331FBA" w:rsidRPr="0010624A" w:rsidRDefault="00331FBA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C8007F" w:rsidRDefault="00C8007F" w:rsidP="0010624A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5420" w:rsidRPr="0010624A" w:rsidRDefault="009D5420" w:rsidP="0010624A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624A">
        <w:rPr>
          <w:rFonts w:ascii="Times New Roman" w:hAnsi="Times New Roman" w:cs="Times New Roman"/>
          <w:b/>
          <w:sz w:val="28"/>
          <w:szCs w:val="28"/>
        </w:rPr>
        <w:t>Week 5:</w:t>
      </w:r>
    </w:p>
    <w:p w:rsidR="009D5420" w:rsidRPr="0010624A" w:rsidRDefault="009D5420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20996" w:rsidRPr="0010624A" w:rsidRDefault="00A20996" w:rsidP="00A20996">
      <w:pPr>
        <w:pStyle w:val="NoSpacing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0624A">
        <w:rPr>
          <w:rFonts w:ascii="Times New Roman" w:hAnsi="Times New Roman" w:cs="Times New Roman"/>
          <w:b/>
          <w:sz w:val="28"/>
          <w:szCs w:val="28"/>
        </w:rPr>
        <w:lastRenderedPageBreak/>
        <w:t>Lecture and Lab:</w:t>
      </w:r>
      <w:r w:rsidR="0010624A" w:rsidRPr="0010624A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10624A" w:rsidRPr="0010624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Describes the materials used </w:t>
      </w:r>
      <w:r w:rsidR="00BF01FD">
        <w:rPr>
          <w:rFonts w:ascii="Times New Roman" w:hAnsi="Times New Roman" w:cs="Times New Roman"/>
          <w:sz w:val="28"/>
          <w:szCs w:val="28"/>
          <w:shd w:val="clear" w:color="auto" w:fill="FFFFFF"/>
        </w:rPr>
        <w:t>but</w:t>
      </w:r>
      <w:r w:rsidR="0010624A" w:rsidRPr="0010624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t weld piping systems. Explains how to determine pipe lengths between </w:t>
      </w:r>
      <w:r w:rsidR="00BF01FD">
        <w:rPr>
          <w:rFonts w:ascii="Times New Roman" w:hAnsi="Times New Roman" w:cs="Times New Roman"/>
          <w:sz w:val="28"/>
          <w:szCs w:val="28"/>
          <w:shd w:val="clear" w:color="auto" w:fill="FFFFFF"/>
        </w:rPr>
        <w:t>butt</w:t>
      </w:r>
      <w:r w:rsidR="0010624A" w:rsidRPr="0010624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weld fittings, prepare the pipe and fittings </w:t>
      </w:r>
      <w:r w:rsidR="00BF01FD">
        <w:rPr>
          <w:rFonts w:ascii="Times New Roman" w:hAnsi="Times New Roman" w:cs="Times New Roman"/>
          <w:sz w:val="28"/>
          <w:szCs w:val="28"/>
          <w:shd w:val="clear" w:color="auto" w:fill="FFFFFF"/>
        </w:rPr>
        <w:t>for fit-up, and fabricate but weld joints.</w:t>
      </w:r>
    </w:p>
    <w:p w:rsidR="0010624A" w:rsidRPr="0010624A" w:rsidRDefault="0010624A" w:rsidP="00A20996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10624A" w:rsidRPr="0010624A" w:rsidRDefault="00A20996" w:rsidP="0010624A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10624A">
        <w:rPr>
          <w:rFonts w:ascii="Times New Roman" w:hAnsi="Times New Roman" w:cs="Times New Roman"/>
          <w:b/>
          <w:sz w:val="28"/>
          <w:szCs w:val="28"/>
        </w:rPr>
        <w:t xml:space="preserve">Discuss and </w:t>
      </w:r>
      <w:r w:rsidR="00BF01FD" w:rsidRPr="0010624A">
        <w:rPr>
          <w:rFonts w:ascii="Times New Roman" w:hAnsi="Times New Roman" w:cs="Times New Roman"/>
          <w:b/>
          <w:sz w:val="28"/>
          <w:szCs w:val="28"/>
        </w:rPr>
        <w:t>perform</w:t>
      </w:r>
      <w:r w:rsidRPr="0010624A">
        <w:rPr>
          <w:rFonts w:ascii="Times New Roman" w:hAnsi="Times New Roman" w:cs="Times New Roman"/>
          <w:b/>
          <w:sz w:val="28"/>
          <w:szCs w:val="28"/>
        </w:rPr>
        <w:t>:</w:t>
      </w:r>
      <w:r w:rsidRPr="0010624A">
        <w:rPr>
          <w:rFonts w:ascii="Times New Roman" w:hAnsi="Times New Roman" w:cs="Times New Roman"/>
          <w:sz w:val="28"/>
          <w:szCs w:val="28"/>
        </w:rPr>
        <w:t xml:space="preserve">  </w:t>
      </w:r>
      <w:r w:rsidR="00BF01FD">
        <w:rPr>
          <w:rFonts w:ascii="Times New Roman" w:hAnsi="Times New Roman" w:cs="Times New Roman"/>
          <w:sz w:val="28"/>
          <w:szCs w:val="28"/>
        </w:rPr>
        <w:t>piping fish mouths</w:t>
      </w:r>
    </w:p>
    <w:p w:rsidR="00A20996" w:rsidRPr="0010624A" w:rsidRDefault="00A20996" w:rsidP="00A20996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331FBA" w:rsidRPr="0010624A" w:rsidRDefault="00331FBA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9D5420" w:rsidRPr="0010624A" w:rsidRDefault="009D5420" w:rsidP="0010624A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624A">
        <w:rPr>
          <w:rFonts w:ascii="Times New Roman" w:hAnsi="Times New Roman" w:cs="Times New Roman"/>
          <w:b/>
          <w:sz w:val="28"/>
          <w:szCs w:val="28"/>
        </w:rPr>
        <w:t>Week 6:</w:t>
      </w:r>
    </w:p>
    <w:p w:rsidR="009D5420" w:rsidRPr="0010624A" w:rsidRDefault="009D5420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20996" w:rsidRPr="00BF01FD" w:rsidRDefault="00A20996" w:rsidP="00A20996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10624A">
        <w:rPr>
          <w:rFonts w:ascii="Times New Roman" w:hAnsi="Times New Roman" w:cs="Times New Roman"/>
          <w:b/>
          <w:sz w:val="28"/>
          <w:szCs w:val="28"/>
        </w:rPr>
        <w:t>Lecture and Lab</w:t>
      </w:r>
      <w:r w:rsidRPr="00BF01FD">
        <w:rPr>
          <w:rFonts w:ascii="Times New Roman" w:hAnsi="Times New Roman" w:cs="Times New Roman"/>
          <w:sz w:val="28"/>
          <w:szCs w:val="28"/>
        </w:rPr>
        <w:t>:</w:t>
      </w:r>
      <w:r w:rsidR="0010624A" w:rsidRPr="00BF01FD">
        <w:rPr>
          <w:rFonts w:ascii="Times New Roman" w:hAnsi="Times New Roman" w:cs="Times New Roman"/>
          <w:sz w:val="28"/>
          <w:szCs w:val="28"/>
        </w:rPr>
        <w:t xml:space="preserve"> </w:t>
      </w:r>
      <w:r w:rsidR="00BF01FD" w:rsidRPr="00BF01FD">
        <w:rPr>
          <w:rFonts w:ascii="Times New Roman" w:hAnsi="Times New Roman" w:cs="Times New Roman"/>
          <w:sz w:val="28"/>
          <w:szCs w:val="28"/>
        </w:rPr>
        <w:t>more emphasis on butt weld piping systems</w:t>
      </w:r>
    </w:p>
    <w:p w:rsidR="00A20996" w:rsidRPr="00BF01FD" w:rsidRDefault="00A20996" w:rsidP="00A20996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331FBA" w:rsidRPr="0010624A" w:rsidRDefault="00331FBA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20996" w:rsidRPr="0010624A" w:rsidRDefault="009D5420" w:rsidP="0010624A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624A">
        <w:rPr>
          <w:rFonts w:ascii="Times New Roman" w:hAnsi="Times New Roman" w:cs="Times New Roman"/>
          <w:b/>
          <w:sz w:val="28"/>
          <w:szCs w:val="28"/>
        </w:rPr>
        <w:t>Week 7:</w:t>
      </w:r>
    </w:p>
    <w:p w:rsidR="009D5420" w:rsidRDefault="009D5420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331FBA" w:rsidRDefault="00D12F04" w:rsidP="00A20996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Monday/Wednesday: </w:t>
      </w:r>
      <w:r w:rsidRPr="00D12F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7DC1">
        <w:rPr>
          <w:rFonts w:ascii="Times New Roman" w:hAnsi="Times New Roman" w:cs="Times New Roman"/>
          <w:sz w:val="28"/>
          <w:szCs w:val="28"/>
        </w:rPr>
        <w:t>Final Exam</w:t>
      </w:r>
      <w:r>
        <w:rPr>
          <w:rFonts w:ascii="Times New Roman" w:hAnsi="Times New Roman" w:cs="Times New Roman"/>
          <w:sz w:val="28"/>
          <w:szCs w:val="28"/>
        </w:rPr>
        <w:t xml:space="preserve"> Part 1</w:t>
      </w:r>
    </w:p>
    <w:p w:rsidR="00331FBA" w:rsidRDefault="00331FBA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9D5420" w:rsidRPr="00D12F04" w:rsidRDefault="009D5420" w:rsidP="00D12F04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2F04">
        <w:rPr>
          <w:rFonts w:ascii="Times New Roman" w:hAnsi="Times New Roman" w:cs="Times New Roman"/>
          <w:b/>
          <w:sz w:val="28"/>
          <w:szCs w:val="28"/>
        </w:rPr>
        <w:t>Week 8:</w:t>
      </w:r>
    </w:p>
    <w:p w:rsidR="009D5420" w:rsidRDefault="009D5420" w:rsidP="009D542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331FBA" w:rsidRDefault="00D12F04" w:rsidP="00A20996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Monday/Wednesday: </w:t>
      </w:r>
      <w:r>
        <w:rPr>
          <w:rFonts w:ascii="Times New Roman" w:hAnsi="Times New Roman" w:cs="Times New Roman"/>
          <w:sz w:val="28"/>
          <w:szCs w:val="28"/>
        </w:rPr>
        <w:t xml:space="preserve">Final Exam Part 2 </w:t>
      </w:r>
    </w:p>
    <w:p w:rsidR="009D5420" w:rsidRDefault="009D5420" w:rsidP="009D542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4E7919" w:rsidRDefault="004E7919"/>
    <w:p w:rsidR="00BF01FD" w:rsidRDefault="00BF01FD"/>
    <w:p w:rsidR="00BF01FD" w:rsidRDefault="00BF01FD"/>
    <w:p w:rsidR="00BF01FD" w:rsidRDefault="00BF01FD"/>
    <w:p w:rsidR="00BF01FD" w:rsidRDefault="00BF01FD"/>
    <w:p w:rsidR="00BF01FD" w:rsidRDefault="00BF01FD"/>
    <w:p w:rsidR="00BF01FD" w:rsidRDefault="00BF01FD"/>
    <w:p w:rsidR="00BF01FD" w:rsidRDefault="00BF01FD"/>
    <w:p w:rsidR="00BF01FD" w:rsidRDefault="00BF01FD"/>
    <w:p w:rsidR="00BF01FD" w:rsidRDefault="00BF01FD"/>
    <w:p w:rsidR="00BF01FD" w:rsidRDefault="00BF01FD"/>
    <w:p w:rsidR="00BF01FD" w:rsidRDefault="00BF01FD"/>
    <w:p w:rsidR="00BF01FD" w:rsidRPr="00BF01FD" w:rsidRDefault="00BF01FD" w:rsidP="00BF01FD">
      <w:pPr>
        <w:jc w:val="center"/>
        <w:rPr>
          <w:b/>
          <w:sz w:val="28"/>
          <w:szCs w:val="28"/>
        </w:rPr>
      </w:pPr>
      <w:r w:rsidRPr="00BF01FD">
        <w:rPr>
          <w:b/>
          <w:sz w:val="28"/>
          <w:szCs w:val="28"/>
        </w:rPr>
        <w:t>ASSIGNMENTS</w:t>
      </w:r>
    </w:p>
    <w:p w:rsidR="00BF01FD" w:rsidRPr="00BF01FD" w:rsidRDefault="00BF01FD" w:rsidP="00BF01FD">
      <w:pPr>
        <w:jc w:val="center"/>
        <w:rPr>
          <w:b/>
          <w:sz w:val="28"/>
          <w:szCs w:val="28"/>
        </w:rPr>
      </w:pPr>
    </w:p>
    <w:p w:rsidR="00BF01FD" w:rsidRPr="00BF01FD" w:rsidRDefault="00BF01FD" w:rsidP="00BF01FD">
      <w:pPr>
        <w:rPr>
          <w:sz w:val="28"/>
          <w:szCs w:val="28"/>
        </w:rPr>
      </w:pPr>
      <w:r w:rsidRPr="00BF01FD">
        <w:rPr>
          <w:b/>
          <w:sz w:val="28"/>
          <w:szCs w:val="28"/>
        </w:rPr>
        <w:t>Assignment 1</w:t>
      </w:r>
      <w:r w:rsidR="00101BDE">
        <w:rPr>
          <w:b/>
          <w:sz w:val="28"/>
          <w:szCs w:val="28"/>
        </w:rPr>
        <w:t xml:space="preserve"> due 5/7/19</w:t>
      </w:r>
      <w:r w:rsidRPr="00BF01FD">
        <w:rPr>
          <w:b/>
          <w:sz w:val="28"/>
          <w:szCs w:val="28"/>
        </w:rPr>
        <w:t>:</w:t>
      </w:r>
      <w:r w:rsidRPr="00BF01FD">
        <w:rPr>
          <w:sz w:val="28"/>
          <w:szCs w:val="28"/>
        </w:rPr>
        <w:t xml:space="preserve"> write a one page summary over topics discussed in class</w:t>
      </w:r>
    </w:p>
    <w:p w:rsidR="00BF01FD" w:rsidRDefault="00BF01FD" w:rsidP="00BF01FD">
      <w:pPr>
        <w:rPr>
          <w:b/>
          <w:sz w:val="28"/>
          <w:szCs w:val="28"/>
        </w:rPr>
      </w:pPr>
    </w:p>
    <w:p w:rsidR="00BF01FD" w:rsidRPr="00BF01FD" w:rsidRDefault="00BF01FD" w:rsidP="00BF01FD">
      <w:pPr>
        <w:rPr>
          <w:b/>
          <w:sz w:val="28"/>
          <w:szCs w:val="28"/>
        </w:rPr>
      </w:pPr>
      <w:r w:rsidRPr="00BF01FD">
        <w:rPr>
          <w:b/>
          <w:sz w:val="28"/>
          <w:szCs w:val="28"/>
        </w:rPr>
        <w:t>Assignment 2</w:t>
      </w:r>
      <w:r w:rsidR="00101BDE">
        <w:rPr>
          <w:b/>
          <w:sz w:val="28"/>
          <w:szCs w:val="28"/>
        </w:rPr>
        <w:t xml:space="preserve"> due 5/14/19</w:t>
      </w:r>
      <w:r w:rsidRPr="00BF01FD">
        <w:rPr>
          <w:b/>
          <w:sz w:val="28"/>
          <w:szCs w:val="28"/>
        </w:rPr>
        <w:t>:</w:t>
      </w:r>
      <w:r w:rsidRPr="00BF01FD">
        <w:rPr>
          <w:sz w:val="28"/>
          <w:szCs w:val="28"/>
        </w:rPr>
        <w:t xml:space="preserve"> write a one page summary over topics discussed in class</w:t>
      </w:r>
    </w:p>
    <w:p w:rsidR="00BF01FD" w:rsidRDefault="00BF01FD" w:rsidP="00BF01FD">
      <w:pPr>
        <w:rPr>
          <w:b/>
          <w:sz w:val="28"/>
          <w:szCs w:val="28"/>
        </w:rPr>
      </w:pPr>
    </w:p>
    <w:p w:rsidR="00BF01FD" w:rsidRPr="00BF01FD" w:rsidRDefault="00BF01FD" w:rsidP="00BF01FD">
      <w:pPr>
        <w:rPr>
          <w:b/>
          <w:sz w:val="28"/>
          <w:szCs w:val="28"/>
        </w:rPr>
      </w:pPr>
      <w:r w:rsidRPr="00BF01FD">
        <w:rPr>
          <w:b/>
          <w:sz w:val="28"/>
          <w:szCs w:val="28"/>
        </w:rPr>
        <w:t>Assignment 3</w:t>
      </w:r>
      <w:r w:rsidR="00101BDE">
        <w:rPr>
          <w:b/>
          <w:sz w:val="28"/>
          <w:szCs w:val="28"/>
        </w:rPr>
        <w:t xml:space="preserve"> due 5/21/19</w:t>
      </w:r>
      <w:r w:rsidRPr="00BF01FD">
        <w:rPr>
          <w:b/>
          <w:sz w:val="28"/>
          <w:szCs w:val="28"/>
        </w:rPr>
        <w:t>:</w:t>
      </w:r>
      <w:r w:rsidRPr="00BF01FD">
        <w:rPr>
          <w:sz w:val="28"/>
          <w:szCs w:val="28"/>
        </w:rPr>
        <w:t xml:space="preserve"> write a one page summary over topics discussed in class</w:t>
      </w:r>
    </w:p>
    <w:p w:rsidR="00BF01FD" w:rsidRDefault="00BF01FD" w:rsidP="00BF01FD">
      <w:pPr>
        <w:rPr>
          <w:b/>
          <w:sz w:val="28"/>
          <w:szCs w:val="28"/>
        </w:rPr>
      </w:pPr>
    </w:p>
    <w:p w:rsidR="00BF01FD" w:rsidRPr="00BF01FD" w:rsidRDefault="00BF01FD" w:rsidP="00BF01FD">
      <w:pPr>
        <w:rPr>
          <w:b/>
          <w:sz w:val="28"/>
          <w:szCs w:val="28"/>
        </w:rPr>
      </w:pPr>
      <w:r w:rsidRPr="00BF01FD">
        <w:rPr>
          <w:b/>
          <w:sz w:val="28"/>
          <w:szCs w:val="28"/>
        </w:rPr>
        <w:t>Assignment 4</w:t>
      </w:r>
      <w:r w:rsidR="00101BDE">
        <w:rPr>
          <w:b/>
          <w:sz w:val="28"/>
          <w:szCs w:val="28"/>
        </w:rPr>
        <w:t xml:space="preserve"> 5/28/19</w:t>
      </w:r>
      <w:r w:rsidRPr="00BF01FD">
        <w:rPr>
          <w:b/>
          <w:sz w:val="28"/>
          <w:szCs w:val="28"/>
        </w:rPr>
        <w:t>:</w:t>
      </w:r>
      <w:r w:rsidRPr="00BF01FD">
        <w:rPr>
          <w:sz w:val="28"/>
          <w:szCs w:val="28"/>
        </w:rPr>
        <w:t xml:space="preserve"> write a one page summary over topics discussed in class</w:t>
      </w:r>
    </w:p>
    <w:p w:rsidR="00BF01FD" w:rsidRDefault="00BF01FD" w:rsidP="00BF01FD">
      <w:pPr>
        <w:rPr>
          <w:b/>
          <w:sz w:val="28"/>
          <w:szCs w:val="28"/>
        </w:rPr>
      </w:pPr>
    </w:p>
    <w:p w:rsidR="00BF01FD" w:rsidRPr="00BF01FD" w:rsidRDefault="00BF01FD" w:rsidP="00BF01FD">
      <w:pPr>
        <w:rPr>
          <w:b/>
          <w:sz w:val="28"/>
          <w:szCs w:val="28"/>
        </w:rPr>
      </w:pPr>
      <w:r w:rsidRPr="00BF01FD">
        <w:rPr>
          <w:b/>
          <w:sz w:val="28"/>
          <w:szCs w:val="28"/>
        </w:rPr>
        <w:t>Assignment 5</w:t>
      </w:r>
      <w:r w:rsidR="00771044">
        <w:rPr>
          <w:b/>
          <w:sz w:val="28"/>
          <w:szCs w:val="28"/>
        </w:rPr>
        <w:t xml:space="preserve"> due </w:t>
      </w:r>
      <w:r w:rsidR="00101BDE">
        <w:rPr>
          <w:b/>
          <w:sz w:val="28"/>
          <w:szCs w:val="28"/>
        </w:rPr>
        <w:t>6/4/19</w:t>
      </w:r>
      <w:r w:rsidRPr="00BF01FD">
        <w:rPr>
          <w:b/>
          <w:sz w:val="28"/>
          <w:szCs w:val="28"/>
        </w:rPr>
        <w:t>:</w:t>
      </w:r>
      <w:r w:rsidRPr="00BF01FD">
        <w:rPr>
          <w:sz w:val="28"/>
          <w:szCs w:val="28"/>
        </w:rPr>
        <w:t xml:space="preserve"> write a one page summary over topics discussed in class</w:t>
      </w:r>
    </w:p>
    <w:p w:rsidR="00BF01FD" w:rsidRDefault="00BF01FD" w:rsidP="00BF01FD">
      <w:pPr>
        <w:rPr>
          <w:b/>
          <w:sz w:val="28"/>
          <w:szCs w:val="28"/>
        </w:rPr>
      </w:pPr>
    </w:p>
    <w:p w:rsidR="00BF01FD" w:rsidRPr="00BF01FD" w:rsidRDefault="00BF01FD" w:rsidP="00BF01FD">
      <w:pPr>
        <w:rPr>
          <w:b/>
          <w:sz w:val="28"/>
          <w:szCs w:val="28"/>
        </w:rPr>
      </w:pPr>
      <w:r w:rsidRPr="00BF01FD">
        <w:rPr>
          <w:b/>
          <w:sz w:val="28"/>
          <w:szCs w:val="28"/>
        </w:rPr>
        <w:t>Assignment 6</w:t>
      </w:r>
      <w:r w:rsidR="00771044">
        <w:rPr>
          <w:b/>
          <w:sz w:val="28"/>
          <w:szCs w:val="28"/>
        </w:rPr>
        <w:t xml:space="preserve"> due </w:t>
      </w:r>
      <w:r w:rsidR="00101BDE">
        <w:rPr>
          <w:b/>
          <w:sz w:val="28"/>
          <w:szCs w:val="28"/>
        </w:rPr>
        <w:t>6/11/19</w:t>
      </w:r>
      <w:r w:rsidRPr="00BF01FD">
        <w:rPr>
          <w:b/>
          <w:sz w:val="28"/>
          <w:szCs w:val="28"/>
        </w:rPr>
        <w:t>:</w:t>
      </w:r>
      <w:r w:rsidRPr="00BF01FD">
        <w:rPr>
          <w:sz w:val="28"/>
          <w:szCs w:val="28"/>
        </w:rPr>
        <w:t xml:space="preserve"> write a one page summary over topics discussed in class</w:t>
      </w:r>
    </w:p>
    <w:p w:rsidR="00BF01FD" w:rsidRDefault="00BF01FD" w:rsidP="00BF01FD">
      <w:pPr>
        <w:rPr>
          <w:b/>
          <w:sz w:val="28"/>
          <w:szCs w:val="28"/>
        </w:rPr>
      </w:pPr>
    </w:p>
    <w:p w:rsidR="00BF01FD" w:rsidRPr="00BF01FD" w:rsidRDefault="00BF01FD" w:rsidP="00BF01FD">
      <w:pPr>
        <w:rPr>
          <w:b/>
          <w:sz w:val="28"/>
          <w:szCs w:val="28"/>
        </w:rPr>
      </w:pPr>
      <w:r w:rsidRPr="00BF01FD">
        <w:rPr>
          <w:b/>
          <w:sz w:val="28"/>
          <w:szCs w:val="28"/>
        </w:rPr>
        <w:t>Final exam:</w:t>
      </w:r>
      <w:r w:rsidR="00101BDE">
        <w:rPr>
          <w:b/>
          <w:sz w:val="28"/>
          <w:szCs w:val="28"/>
        </w:rPr>
        <w:t xml:space="preserve"> 6/18/19</w:t>
      </w:r>
    </w:p>
    <w:sectPr w:rsidR="00BF01FD" w:rsidRPr="00BF01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40162B"/>
    <w:multiLevelType w:val="hybridMultilevel"/>
    <w:tmpl w:val="B3DEC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0A59E0"/>
    <w:multiLevelType w:val="hybridMultilevel"/>
    <w:tmpl w:val="684C8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9D7451"/>
    <w:multiLevelType w:val="hybridMultilevel"/>
    <w:tmpl w:val="55D407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E5480D"/>
    <w:multiLevelType w:val="hybridMultilevel"/>
    <w:tmpl w:val="CCBCE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547754"/>
    <w:multiLevelType w:val="hybridMultilevel"/>
    <w:tmpl w:val="54444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C22F69"/>
    <w:multiLevelType w:val="hybridMultilevel"/>
    <w:tmpl w:val="11BE1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4772FE"/>
    <w:multiLevelType w:val="hybridMultilevel"/>
    <w:tmpl w:val="B7A020D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EF8551D"/>
    <w:multiLevelType w:val="hybridMultilevel"/>
    <w:tmpl w:val="00BEB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6005EB"/>
    <w:multiLevelType w:val="hybridMultilevel"/>
    <w:tmpl w:val="50AA1F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AB340D"/>
    <w:multiLevelType w:val="hybridMultilevel"/>
    <w:tmpl w:val="4B8E15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8D4E0C"/>
    <w:multiLevelType w:val="hybridMultilevel"/>
    <w:tmpl w:val="EC3667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0"/>
  </w:num>
  <w:num w:numId="8">
    <w:abstractNumId w:val="2"/>
  </w:num>
  <w:num w:numId="9">
    <w:abstractNumId w:val="1"/>
  </w:num>
  <w:num w:numId="10">
    <w:abstractNumId w:val="1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6D7"/>
    <w:rsid w:val="00006C79"/>
    <w:rsid w:val="00091A20"/>
    <w:rsid w:val="00093581"/>
    <w:rsid w:val="00101BDE"/>
    <w:rsid w:val="0010624A"/>
    <w:rsid w:val="002B2E29"/>
    <w:rsid w:val="00331FBA"/>
    <w:rsid w:val="003776D7"/>
    <w:rsid w:val="004E7919"/>
    <w:rsid w:val="00723472"/>
    <w:rsid w:val="00771044"/>
    <w:rsid w:val="007C6053"/>
    <w:rsid w:val="00807ACF"/>
    <w:rsid w:val="009A7DC1"/>
    <w:rsid w:val="009D5420"/>
    <w:rsid w:val="00A20996"/>
    <w:rsid w:val="00BF01FD"/>
    <w:rsid w:val="00BF32AA"/>
    <w:rsid w:val="00C6142C"/>
    <w:rsid w:val="00C65C01"/>
    <w:rsid w:val="00C8007F"/>
    <w:rsid w:val="00CD7A03"/>
    <w:rsid w:val="00D12F04"/>
    <w:rsid w:val="00D94ABA"/>
    <w:rsid w:val="00F16321"/>
    <w:rsid w:val="00FF2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94E0547-74B6-480F-AF8C-BA554AD10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54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D5420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091A2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800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00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262989BC</Template>
  <TotalTime>0</TotalTime>
  <Pages>5</Pages>
  <Words>611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Beal College</Company>
  <LinksUpToDate>false</LinksUpToDate>
  <CharactersWithSpaces>4089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Corey L. Leighton</dc:creator>
  <cp:lastModifiedBy>Jesse Crosby</cp:lastModifiedBy>
  <cp:revision>2</cp:revision>
  <cp:lastPrinted>2019-04-24T13:54:00Z</cp:lastPrinted>
  <dcterms:created xsi:type="dcterms:W3CDTF">2019-04-24T14:10:00Z</dcterms:created>
  <dcterms:modified xsi:type="dcterms:W3CDTF">2019-04-24T14:10:00Z</dcterms:modified>
</cp:coreProperties>
</file>